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0DD0" w14:textId="77777777" w:rsidR="00367267" w:rsidRPr="007F496D" w:rsidRDefault="00367267" w:rsidP="00367267">
      <w:pPr>
        <w:spacing w:after="0" w:line="240" w:lineRule="auto"/>
        <w:jc w:val="center"/>
        <w:rPr>
          <w:rFonts w:ascii="Poppins" w:eastAsia="TimesNewRoman" w:hAnsi="Poppins" w:cs="Poppins"/>
          <w:b/>
          <w:color w:val="000000"/>
          <w:sz w:val="18"/>
          <w:szCs w:val="18"/>
        </w:rPr>
      </w:pPr>
      <w:r>
        <w:rPr>
          <w:rFonts w:ascii="Poppins" w:eastAsia="TimesNewRoman" w:hAnsi="Poppins" w:cs="Poppins"/>
          <w:b/>
          <w:color w:val="000000"/>
          <w:sz w:val="18"/>
          <w:szCs w:val="18"/>
        </w:rPr>
        <w:t>WYKAZ</w:t>
      </w:r>
    </w:p>
    <w:p w14:paraId="6CCDB5B5" w14:textId="77777777" w:rsidR="00367267" w:rsidRDefault="00367267" w:rsidP="00367267">
      <w:pPr>
        <w:spacing w:after="0" w:line="240" w:lineRule="auto"/>
        <w:jc w:val="center"/>
        <w:rPr>
          <w:rFonts w:ascii="Poppins" w:eastAsia="TimesNewRoman" w:hAnsi="Poppins" w:cs="Poppins"/>
          <w:b/>
          <w:color w:val="000000"/>
          <w:sz w:val="18"/>
          <w:szCs w:val="18"/>
        </w:rPr>
      </w:pPr>
      <w:r>
        <w:rPr>
          <w:rFonts w:ascii="Poppins" w:eastAsia="TimesNewRoman" w:hAnsi="Poppins" w:cs="Poppins"/>
          <w:b/>
          <w:color w:val="000000"/>
          <w:sz w:val="18"/>
          <w:szCs w:val="18"/>
        </w:rPr>
        <w:t>lokali mieszkalnych i użytkowych w budynkach</w:t>
      </w:r>
    </w:p>
    <w:p w14:paraId="2AC0E18F" w14:textId="77777777" w:rsidR="00367267" w:rsidRPr="007F496D" w:rsidRDefault="00367267" w:rsidP="00367267">
      <w:pPr>
        <w:spacing w:after="0" w:line="240" w:lineRule="auto"/>
        <w:jc w:val="center"/>
        <w:rPr>
          <w:rFonts w:ascii="Poppins" w:eastAsia="TimesNewRoman" w:hAnsi="Poppins" w:cs="Poppins"/>
          <w:b/>
          <w:color w:val="000000"/>
          <w:sz w:val="18"/>
          <w:szCs w:val="18"/>
        </w:rPr>
      </w:pPr>
      <w:r>
        <w:rPr>
          <w:rFonts w:ascii="Poppins" w:eastAsia="TimesNewRoman" w:hAnsi="Poppins" w:cs="Poppins"/>
          <w:b/>
          <w:color w:val="000000"/>
          <w:sz w:val="18"/>
          <w:szCs w:val="18"/>
        </w:rPr>
        <w:t xml:space="preserve">Wspólnot Mieszkaniowych </w:t>
      </w:r>
      <w:r w:rsidRPr="007F496D">
        <w:rPr>
          <w:rFonts w:ascii="Poppins" w:eastAsia="TimesNewRoman" w:hAnsi="Poppins" w:cs="Poppins"/>
          <w:b/>
          <w:color w:val="000000"/>
          <w:sz w:val="18"/>
          <w:szCs w:val="18"/>
        </w:rPr>
        <w:t xml:space="preserve"> administrowanych</w:t>
      </w:r>
    </w:p>
    <w:p w14:paraId="4499E7B7" w14:textId="77777777" w:rsidR="00367267" w:rsidRPr="007F496D" w:rsidRDefault="00367267" w:rsidP="00367267">
      <w:pPr>
        <w:spacing w:after="0" w:line="240" w:lineRule="auto"/>
        <w:jc w:val="center"/>
        <w:rPr>
          <w:rFonts w:ascii="Poppins" w:eastAsia="TimesNewRoman" w:hAnsi="Poppins" w:cs="Poppins"/>
          <w:b/>
          <w:color w:val="000000"/>
          <w:sz w:val="18"/>
          <w:szCs w:val="18"/>
        </w:rPr>
      </w:pPr>
      <w:r>
        <w:rPr>
          <w:rFonts w:ascii="Poppins" w:eastAsia="TimesNewRoman" w:hAnsi="Poppins" w:cs="Poppins"/>
          <w:b/>
          <w:color w:val="000000"/>
          <w:sz w:val="18"/>
          <w:szCs w:val="18"/>
        </w:rPr>
        <w:t>p</w:t>
      </w:r>
      <w:r w:rsidRPr="007F496D">
        <w:rPr>
          <w:rFonts w:ascii="Poppins" w:eastAsia="TimesNewRoman" w:hAnsi="Poppins" w:cs="Poppins"/>
          <w:b/>
          <w:color w:val="000000"/>
          <w:sz w:val="18"/>
          <w:szCs w:val="18"/>
        </w:rPr>
        <w:t xml:space="preserve">rzez Administrację Domów  Mieszkalnych nr </w:t>
      </w:r>
      <w:r>
        <w:rPr>
          <w:rFonts w:ascii="Poppins" w:eastAsia="TimesNewRoman" w:hAnsi="Poppins" w:cs="Poppins"/>
          <w:b/>
          <w:color w:val="000000"/>
          <w:sz w:val="18"/>
          <w:szCs w:val="18"/>
        </w:rPr>
        <w:t>3</w:t>
      </w:r>
      <w:r w:rsidRPr="007F496D">
        <w:rPr>
          <w:rFonts w:ascii="Poppins" w:eastAsia="TimesNewRoman" w:hAnsi="Poppins" w:cs="Poppins"/>
          <w:b/>
          <w:color w:val="000000"/>
          <w:sz w:val="18"/>
          <w:szCs w:val="18"/>
        </w:rPr>
        <w:t xml:space="preserve">  w Gorzowie Wlkp.</w:t>
      </w:r>
    </w:p>
    <w:p w14:paraId="5F5B3D3B" w14:textId="77777777" w:rsidR="00367267" w:rsidRPr="007F496D" w:rsidRDefault="00367267" w:rsidP="00367267">
      <w:pPr>
        <w:spacing w:after="0" w:line="240" w:lineRule="auto"/>
        <w:jc w:val="center"/>
        <w:rPr>
          <w:rFonts w:ascii="Poppins" w:eastAsia="TimesNewRoman" w:hAnsi="Poppins" w:cs="Poppins"/>
          <w:color w:val="000000"/>
          <w:sz w:val="18"/>
          <w:szCs w:val="18"/>
        </w:rPr>
      </w:pPr>
    </w:p>
    <w:p w14:paraId="4A48F3E6" w14:textId="77777777" w:rsidR="00367267" w:rsidRPr="007F496D" w:rsidRDefault="00367267" w:rsidP="00367267">
      <w:pPr>
        <w:spacing w:after="0" w:line="240" w:lineRule="auto"/>
        <w:jc w:val="center"/>
        <w:rPr>
          <w:rFonts w:ascii="Poppins" w:eastAsia="TimesNewRoman" w:hAnsi="Poppins" w:cs="Poppins"/>
          <w:b/>
          <w:bCs/>
          <w:color w:val="000000"/>
          <w:sz w:val="18"/>
          <w:szCs w:val="18"/>
        </w:rPr>
      </w:pPr>
      <w:r w:rsidRPr="007F496D">
        <w:rPr>
          <w:rFonts w:ascii="Poppins" w:eastAsia="TimesNewRoman" w:hAnsi="Poppins" w:cs="Poppins"/>
          <w:b/>
          <w:bCs/>
          <w:color w:val="000000"/>
          <w:sz w:val="18"/>
          <w:szCs w:val="18"/>
        </w:rPr>
        <w:t>WYMIANA WODOMIERZY W LOKALACH WM</w:t>
      </w:r>
    </w:p>
    <w:p w14:paraId="6BC194DF" w14:textId="77777777" w:rsidR="00367267" w:rsidRPr="007F496D" w:rsidRDefault="00367267" w:rsidP="00367267">
      <w:pPr>
        <w:rPr>
          <w:rFonts w:ascii="Poppins" w:eastAsia="TimesNewRoman" w:hAnsi="Poppins" w:cs="Poppins"/>
          <w:color w:val="000000"/>
          <w:sz w:val="18"/>
          <w:szCs w:val="18"/>
        </w:rPr>
      </w:pPr>
    </w:p>
    <w:p w14:paraId="7C791270" w14:textId="77777777" w:rsidR="00367267" w:rsidRPr="007F496D" w:rsidRDefault="00367267" w:rsidP="00367267">
      <w:pPr>
        <w:rPr>
          <w:rFonts w:ascii="Poppins" w:eastAsia="TimesNewRoman" w:hAnsi="Poppins" w:cs="Poppins"/>
          <w:color w:val="000000"/>
          <w:sz w:val="18"/>
          <w:szCs w:val="18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480"/>
        <w:gridCol w:w="2067"/>
        <w:gridCol w:w="1134"/>
        <w:gridCol w:w="1134"/>
        <w:gridCol w:w="1134"/>
        <w:gridCol w:w="1134"/>
        <w:gridCol w:w="1134"/>
        <w:gridCol w:w="1134"/>
      </w:tblGrid>
      <w:tr w:rsidR="00D15989" w14:paraId="320EE73C" w14:textId="77777777" w:rsidTr="00B70DB6">
        <w:tc>
          <w:tcPr>
            <w:tcW w:w="480" w:type="dxa"/>
          </w:tcPr>
          <w:p w14:paraId="4BC55463" w14:textId="77777777" w:rsidR="00D15989" w:rsidRPr="00FA4ACC" w:rsidRDefault="00D15989" w:rsidP="00E525DE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FA4ACC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067" w:type="dxa"/>
          </w:tcPr>
          <w:p w14:paraId="6C4343FC" w14:textId="77777777" w:rsidR="00D15989" w:rsidRPr="00FA4ACC" w:rsidRDefault="00D15989" w:rsidP="00E525DE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FA4ACC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Adres</w:t>
            </w:r>
          </w:p>
        </w:tc>
        <w:tc>
          <w:tcPr>
            <w:tcW w:w="2268" w:type="dxa"/>
            <w:gridSpan w:val="2"/>
          </w:tcPr>
          <w:p w14:paraId="68EC4025" w14:textId="5B69A6C5" w:rsidR="00D15989" w:rsidRDefault="00D15989" w:rsidP="00E525DE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Liczba wodomierzy w lokalach mieszkalnych</w:t>
            </w:r>
          </w:p>
        </w:tc>
        <w:tc>
          <w:tcPr>
            <w:tcW w:w="2268" w:type="dxa"/>
            <w:gridSpan w:val="2"/>
          </w:tcPr>
          <w:p w14:paraId="2BF2A827" w14:textId="6FD1939B" w:rsidR="00D15989" w:rsidRPr="00FA4ACC" w:rsidRDefault="00D15989" w:rsidP="00E525DE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Liczba wodomierzy w lokalach użytkowych</w:t>
            </w:r>
          </w:p>
        </w:tc>
        <w:tc>
          <w:tcPr>
            <w:tcW w:w="2268" w:type="dxa"/>
            <w:gridSpan w:val="2"/>
          </w:tcPr>
          <w:p w14:paraId="17299A3D" w14:textId="47A9E84F" w:rsidR="00D15989" w:rsidRPr="00FA4ACC" w:rsidRDefault="00D15989" w:rsidP="00E525DE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FA4ACC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 xml:space="preserve">Liczba </w:t>
            </w:r>
            <w:r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wodomierzy</w:t>
            </w:r>
            <w:r w:rsidRPr="00FA4ACC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 xml:space="preserve"> ogółem</w:t>
            </w:r>
          </w:p>
        </w:tc>
      </w:tr>
      <w:tr w:rsidR="00D15989" w14:paraId="09E1EF99" w14:textId="77777777" w:rsidTr="00B70DB6">
        <w:tc>
          <w:tcPr>
            <w:tcW w:w="480" w:type="dxa"/>
          </w:tcPr>
          <w:p w14:paraId="00C9B0CF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</w:tcPr>
          <w:p w14:paraId="549097AA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1743E1" w14:textId="202DA3AB" w:rsidR="00D15989" w:rsidRPr="006277DE" w:rsidRDefault="00D15989" w:rsidP="006277DE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6277DE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1134" w:type="dxa"/>
          </w:tcPr>
          <w:p w14:paraId="3B8D89C8" w14:textId="3F8A27D5" w:rsidR="00D15989" w:rsidRPr="006277DE" w:rsidRDefault="00D15989" w:rsidP="006277DE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6277DE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CW</w:t>
            </w:r>
          </w:p>
        </w:tc>
        <w:tc>
          <w:tcPr>
            <w:tcW w:w="1134" w:type="dxa"/>
          </w:tcPr>
          <w:p w14:paraId="53FF784F" w14:textId="1C89929F" w:rsidR="00D15989" w:rsidRPr="006277DE" w:rsidRDefault="00D15989" w:rsidP="006277DE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6277DE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1134" w:type="dxa"/>
          </w:tcPr>
          <w:p w14:paraId="7993DBFC" w14:textId="497AAB1C" w:rsidR="00D15989" w:rsidRPr="006277DE" w:rsidRDefault="00D15989" w:rsidP="006277DE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6277DE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CW</w:t>
            </w:r>
          </w:p>
        </w:tc>
        <w:tc>
          <w:tcPr>
            <w:tcW w:w="1134" w:type="dxa"/>
          </w:tcPr>
          <w:p w14:paraId="4AABC678" w14:textId="6A2DAF67" w:rsidR="00D15989" w:rsidRPr="00D15989" w:rsidRDefault="00D15989" w:rsidP="00D15989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D15989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1134" w:type="dxa"/>
          </w:tcPr>
          <w:p w14:paraId="386B5D2A" w14:textId="538BFBE2" w:rsidR="00D15989" w:rsidRPr="00D15989" w:rsidRDefault="00D15989" w:rsidP="00D15989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D15989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CW</w:t>
            </w:r>
          </w:p>
        </w:tc>
      </w:tr>
      <w:tr w:rsidR="00D15989" w14:paraId="2C91FD22" w14:textId="77777777" w:rsidTr="00B70DB6">
        <w:tc>
          <w:tcPr>
            <w:tcW w:w="480" w:type="dxa"/>
          </w:tcPr>
          <w:p w14:paraId="6B144D7A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</w:tcPr>
          <w:p w14:paraId="04ED365D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4B36C6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810B1E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9458CA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1EFD85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DBAC6B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F0C3BD" w14:textId="3AE9C29C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</w:tr>
      <w:tr w:rsidR="00D15989" w14:paraId="70F39BC6" w14:textId="77777777" w:rsidTr="00B70DB6">
        <w:tc>
          <w:tcPr>
            <w:tcW w:w="480" w:type="dxa"/>
          </w:tcPr>
          <w:p w14:paraId="3BB1842B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14:paraId="24283951" w14:textId="23570869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Armii Polskiej 11</w:t>
            </w:r>
          </w:p>
        </w:tc>
        <w:tc>
          <w:tcPr>
            <w:tcW w:w="1134" w:type="dxa"/>
          </w:tcPr>
          <w:p w14:paraId="362BAE25" w14:textId="0668AEA6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4B6A9CF5" w14:textId="7900D83D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369A0E75" w14:textId="31FF469B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44C4937D" w14:textId="29447F61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41A2528A" w14:textId="3074965F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445AF847" w14:textId="03B977E2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6</w:t>
            </w:r>
          </w:p>
        </w:tc>
      </w:tr>
      <w:tr w:rsidR="00D15989" w14:paraId="3B8CA583" w14:textId="77777777" w:rsidTr="00B70DB6">
        <w:tc>
          <w:tcPr>
            <w:tcW w:w="480" w:type="dxa"/>
          </w:tcPr>
          <w:p w14:paraId="4CABEEEB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67" w:type="dxa"/>
          </w:tcPr>
          <w:p w14:paraId="7AF98E1A" w14:textId="7362EC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740A68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Armii Polskiej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</w:tcPr>
          <w:p w14:paraId="52CD6864" w14:textId="1F4D4761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4" w:type="dxa"/>
          </w:tcPr>
          <w:p w14:paraId="2607AC4F" w14:textId="72B828D4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0498DE0B" w14:textId="7D38C382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D2AA25D" w14:textId="05B14B17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7B5886CB" w14:textId="2709D1D4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4" w:type="dxa"/>
          </w:tcPr>
          <w:p w14:paraId="57A3A20D" w14:textId="3EC37DC5" w:rsidR="00D15989" w:rsidRDefault="00D1598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</w:tr>
      <w:tr w:rsidR="00D15989" w14:paraId="2E1E9DEE" w14:textId="77777777" w:rsidTr="00B70DB6">
        <w:tc>
          <w:tcPr>
            <w:tcW w:w="480" w:type="dxa"/>
          </w:tcPr>
          <w:p w14:paraId="1DB675CC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67" w:type="dxa"/>
          </w:tcPr>
          <w:p w14:paraId="7BD1D977" w14:textId="5E548F9D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740A68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Armii Polskiej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</w:tcPr>
          <w:p w14:paraId="3C909993" w14:textId="29DF8CF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73E00278" w14:textId="002FD3B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866AE6D" w14:textId="45DA1A93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260733F" w14:textId="5B3A665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7400883" w14:textId="31A20FD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14:paraId="1931FF5F" w14:textId="31469A86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6</w:t>
            </w:r>
          </w:p>
        </w:tc>
      </w:tr>
      <w:tr w:rsidR="00D15989" w14:paraId="2F838981" w14:textId="77777777" w:rsidTr="00B70DB6">
        <w:tc>
          <w:tcPr>
            <w:tcW w:w="480" w:type="dxa"/>
          </w:tcPr>
          <w:p w14:paraId="679D72B3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67" w:type="dxa"/>
          </w:tcPr>
          <w:p w14:paraId="1E46228F" w14:textId="09D0159D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740A68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Armii Polskiej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34" w:type="dxa"/>
          </w:tcPr>
          <w:p w14:paraId="03A88026" w14:textId="7CA2E456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9A83DD1" w14:textId="101EB965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161DB66" w14:textId="05BB1EC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248EE1F" w14:textId="7699606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06CB46D" w14:textId="75146FF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72E3FD91" w14:textId="2C1920A4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4097E5C2" w14:textId="77777777" w:rsidTr="00B70DB6">
        <w:tc>
          <w:tcPr>
            <w:tcW w:w="480" w:type="dxa"/>
          </w:tcPr>
          <w:p w14:paraId="643EEE02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67" w:type="dxa"/>
          </w:tcPr>
          <w:p w14:paraId="5D3D9BE4" w14:textId="095AFA7F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Dworcowa 2</w:t>
            </w:r>
          </w:p>
        </w:tc>
        <w:tc>
          <w:tcPr>
            <w:tcW w:w="1134" w:type="dxa"/>
          </w:tcPr>
          <w:p w14:paraId="1F925984" w14:textId="5B06046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38481764" w14:textId="10E4A31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6FDDDA4" w14:textId="2E50720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4C80CEB4" w14:textId="5F327E5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D78CFA4" w14:textId="2F265BC6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0486C09C" w14:textId="6D9B984A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52D00441" w14:textId="77777777" w:rsidTr="00B70DB6">
        <w:tc>
          <w:tcPr>
            <w:tcW w:w="480" w:type="dxa"/>
          </w:tcPr>
          <w:p w14:paraId="1E560916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7" w:type="dxa"/>
          </w:tcPr>
          <w:p w14:paraId="65A76103" w14:textId="7FB6F95E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Garbary 3</w:t>
            </w:r>
          </w:p>
        </w:tc>
        <w:tc>
          <w:tcPr>
            <w:tcW w:w="1134" w:type="dxa"/>
          </w:tcPr>
          <w:p w14:paraId="6141AFFE" w14:textId="052E352A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25A93167" w14:textId="58BA3D7C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835B55E" w14:textId="7BD5A4D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0097F70" w14:textId="4E21FAC3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D2088B8" w14:textId="089DF445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776AAF32" w14:textId="2EB09DFC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1AE7BF66" w14:textId="77777777" w:rsidTr="00B70DB6">
        <w:tc>
          <w:tcPr>
            <w:tcW w:w="480" w:type="dxa"/>
          </w:tcPr>
          <w:p w14:paraId="11400B75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67" w:type="dxa"/>
          </w:tcPr>
          <w:p w14:paraId="610432D0" w14:textId="21234B2E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Garbary 4</w:t>
            </w:r>
          </w:p>
        </w:tc>
        <w:tc>
          <w:tcPr>
            <w:tcW w:w="1134" w:type="dxa"/>
          </w:tcPr>
          <w:p w14:paraId="791E2EF3" w14:textId="48A998C0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2E469588" w14:textId="2D55CD2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90AB705" w14:textId="4FACFF8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5FC14DE" w14:textId="3AD2CEA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07B55A8" w14:textId="444DDD5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02B95468" w14:textId="7A3221AE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5F691D65" w14:textId="77777777" w:rsidTr="00B70DB6">
        <w:tc>
          <w:tcPr>
            <w:tcW w:w="480" w:type="dxa"/>
          </w:tcPr>
          <w:p w14:paraId="47A66693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67" w:type="dxa"/>
          </w:tcPr>
          <w:p w14:paraId="55BA00EC" w14:textId="7C1EB4C9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Garbary 5</w:t>
            </w:r>
          </w:p>
        </w:tc>
        <w:tc>
          <w:tcPr>
            <w:tcW w:w="1134" w:type="dxa"/>
          </w:tcPr>
          <w:p w14:paraId="5BC250AC" w14:textId="70431BC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021A25C5" w14:textId="598E709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ECA28C8" w14:textId="4882716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89DC8C0" w14:textId="4F464640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5DB0ECC" w14:textId="5601F56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682B47A9" w14:textId="2430E07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062469B9" w14:textId="77777777" w:rsidTr="00B70DB6">
        <w:tc>
          <w:tcPr>
            <w:tcW w:w="480" w:type="dxa"/>
          </w:tcPr>
          <w:p w14:paraId="5E99A752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2067" w:type="dxa"/>
          </w:tcPr>
          <w:p w14:paraId="47B4E9C1" w14:textId="38C06240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Kos. Gdyńskich 10</w:t>
            </w:r>
          </w:p>
        </w:tc>
        <w:tc>
          <w:tcPr>
            <w:tcW w:w="1134" w:type="dxa"/>
          </w:tcPr>
          <w:p w14:paraId="02785959" w14:textId="0220F45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4AE18E9F" w14:textId="454AEB7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952295A" w14:textId="66386570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E0862B4" w14:textId="1C985A6C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F94BFCD" w14:textId="1BD1A7D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02BF7627" w14:textId="551FDAC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55D6B6CC" w14:textId="77777777" w:rsidTr="00B70DB6">
        <w:tc>
          <w:tcPr>
            <w:tcW w:w="480" w:type="dxa"/>
          </w:tcPr>
          <w:p w14:paraId="3DF8907D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067" w:type="dxa"/>
          </w:tcPr>
          <w:p w14:paraId="03CBD150" w14:textId="061BE074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915416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Kos. Gdyńskich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3D29A050" w14:textId="421A27E4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2C04DD44" w14:textId="007936D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CF02BEF" w14:textId="453A786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0F7E406" w14:textId="6F28EEA3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353E28B" w14:textId="1057E0D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40F36E2E" w14:textId="165A9605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5B507B13" w14:textId="77777777" w:rsidTr="00B70DB6">
        <w:tc>
          <w:tcPr>
            <w:tcW w:w="480" w:type="dxa"/>
          </w:tcPr>
          <w:p w14:paraId="292F9E7B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067" w:type="dxa"/>
          </w:tcPr>
          <w:p w14:paraId="22DF9D84" w14:textId="19DB0525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915416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Kos. Gdyńskich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134" w:type="dxa"/>
          </w:tcPr>
          <w:p w14:paraId="77AA99B5" w14:textId="44E507B0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653C4C98" w14:textId="3082079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14:paraId="61BFD7AC" w14:textId="076AEB5A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6D79CE7" w14:textId="2BD3A2F4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22A9707" w14:textId="5614A58E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78AB3656" w14:textId="7807DEE7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14</w:t>
            </w:r>
          </w:p>
        </w:tc>
      </w:tr>
      <w:tr w:rsidR="00D15989" w14:paraId="4AFF0523" w14:textId="77777777" w:rsidTr="00B70DB6">
        <w:tc>
          <w:tcPr>
            <w:tcW w:w="480" w:type="dxa"/>
          </w:tcPr>
          <w:p w14:paraId="398E6F3B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067" w:type="dxa"/>
          </w:tcPr>
          <w:p w14:paraId="284DF06B" w14:textId="0C5B678A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915416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Kos. Gdyńskich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134" w:type="dxa"/>
          </w:tcPr>
          <w:p w14:paraId="510D055F" w14:textId="60FF39EE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75E1540A" w14:textId="3A5E3C9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E41F090" w14:textId="4C478AF4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B93F8CE" w14:textId="6FAA9684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4AC20B1" w14:textId="7E5D4B06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76BCFB3B" w14:textId="5C1415CC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35955DFB" w14:textId="77777777" w:rsidTr="00B70DB6">
        <w:tc>
          <w:tcPr>
            <w:tcW w:w="480" w:type="dxa"/>
          </w:tcPr>
          <w:p w14:paraId="3474EF8D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7" w:type="dxa"/>
          </w:tcPr>
          <w:p w14:paraId="0516B3EA" w14:textId="13DC373C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Krzywoustego 7</w:t>
            </w:r>
          </w:p>
        </w:tc>
        <w:tc>
          <w:tcPr>
            <w:tcW w:w="1134" w:type="dxa"/>
          </w:tcPr>
          <w:p w14:paraId="5300DA9E" w14:textId="362A176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2AE0DE6D" w14:textId="07D1C63C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77505CB3" w14:textId="15AE952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2CFCB98" w14:textId="659D038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153A082" w14:textId="0078BC9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58C26B25" w14:textId="32E7EE0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</w:tr>
      <w:tr w:rsidR="00D15989" w14:paraId="7116A841" w14:textId="77777777" w:rsidTr="00B70DB6">
        <w:tc>
          <w:tcPr>
            <w:tcW w:w="480" w:type="dxa"/>
          </w:tcPr>
          <w:p w14:paraId="3E434378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67" w:type="dxa"/>
          </w:tcPr>
          <w:p w14:paraId="358031E7" w14:textId="43AB1A7F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Krzywoustego 9</w:t>
            </w:r>
          </w:p>
        </w:tc>
        <w:tc>
          <w:tcPr>
            <w:tcW w:w="1134" w:type="dxa"/>
          </w:tcPr>
          <w:p w14:paraId="1207468F" w14:textId="4AB62CB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163AC87F" w14:textId="49DEE3A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05C444B4" w14:textId="06D14F00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C2A950C" w14:textId="26D05CB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7663F2F" w14:textId="02614EE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48A4B092" w14:textId="6A1BD19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</w:tr>
      <w:tr w:rsidR="00D15989" w14:paraId="67901A2E" w14:textId="77777777" w:rsidTr="00B70DB6">
        <w:tc>
          <w:tcPr>
            <w:tcW w:w="480" w:type="dxa"/>
          </w:tcPr>
          <w:p w14:paraId="0D41AFF1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67" w:type="dxa"/>
          </w:tcPr>
          <w:p w14:paraId="2C075A70" w14:textId="7D4BBFC4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Krzywoustego 15</w:t>
            </w:r>
          </w:p>
        </w:tc>
        <w:tc>
          <w:tcPr>
            <w:tcW w:w="1134" w:type="dxa"/>
          </w:tcPr>
          <w:p w14:paraId="312542C5" w14:textId="348A891E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14:paraId="3FFC9006" w14:textId="41BB0E6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03702D37" w14:textId="402367D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7D7F4F5D" w14:textId="2953A3A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B667A3E" w14:textId="12622A5C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18148DC9" w14:textId="2B357445" w:rsidR="00D15989" w:rsidRDefault="00B70DB6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</w:tr>
      <w:tr w:rsidR="00D15989" w14:paraId="3B1975EC" w14:textId="77777777" w:rsidTr="00B70DB6">
        <w:tc>
          <w:tcPr>
            <w:tcW w:w="480" w:type="dxa"/>
          </w:tcPr>
          <w:p w14:paraId="1E493F77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067" w:type="dxa"/>
          </w:tcPr>
          <w:p w14:paraId="7B146928" w14:textId="5F04446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Łokietka 2</w:t>
            </w:r>
          </w:p>
        </w:tc>
        <w:tc>
          <w:tcPr>
            <w:tcW w:w="1134" w:type="dxa"/>
          </w:tcPr>
          <w:p w14:paraId="591314D2" w14:textId="046977A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14:paraId="1B439759" w14:textId="5D20EBB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4CF1C0C" w14:textId="53005480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C12AEB4" w14:textId="4EB69E1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A9E7B23" w14:textId="67DE0044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14:paraId="03C5173F" w14:textId="4ABD315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5BE674DD" w14:textId="77777777" w:rsidTr="00B70DB6">
        <w:tc>
          <w:tcPr>
            <w:tcW w:w="480" w:type="dxa"/>
          </w:tcPr>
          <w:p w14:paraId="5ACDB4C0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067" w:type="dxa"/>
          </w:tcPr>
          <w:p w14:paraId="209C17AC" w14:textId="38EC1342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B36425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Łokietka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1F44E6DF" w14:textId="4C39B660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4955816E" w14:textId="5D16515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DA47397" w14:textId="3C3BA05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159B422" w14:textId="56822D3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6A02807" w14:textId="3BEAD5FA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59603BE4" w14:textId="3B1FA91E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7072466A" w14:textId="77777777" w:rsidTr="00B70DB6">
        <w:tc>
          <w:tcPr>
            <w:tcW w:w="480" w:type="dxa"/>
          </w:tcPr>
          <w:p w14:paraId="331E36BA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067" w:type="dxa"/>
          </w:tcPr>
          <w:p w14:paraId="29263B63" w14:textId="32018211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B36425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Łokietka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1134" w:type="dxa"/>
          </w:tcPr>
          <w:p w14:paraId="3AC1192F" w14:textId="669CA807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43A84A72" w14:textId="22E704CA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66BC0061" w14:textId="13AF709C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CF00036" w14:textId="4C7FBF2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471A6DD" w14:textId="73E1E60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3E44CCD1" w14:textId="3C42C2C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</w:tr>
      <w:tr w:rsidR="00D15989" w14:paraId="55FBD78D" w14:textId="77777777" w:rsidTr="00B70DB6">
        <w:tc>
          <w:tcPr>
            <w:tcW w:w="480" w:type="dxa"/>
          </w:tcPr>
          <w:p w14:paraId="6B043E33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067" w:type="dxa"/>
          </w:tcPr>
          <w:p w14:paraId="1CD327BC" w14:textId="4760CC40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B36425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Łokietka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6BA81EDA" w14:textId="68365E1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79D2C0AE" w14:textId="08C3D154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7B565C2A" w14:textId="5B422F7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2BB47CF2" w14:textId="15250CE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7F5AA8F8" w14:textId="496BE33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462A0B2F" w14:textId="4AF96A4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</w:tr>
      <w:tr w:rsidR="00D15989" w14:paraId="46D2505A" w14:textId="77777777" w:rsidTr="00B70DB6">
        <w:tc>
          <w:tcPr>
            <w:tcW w:w="480" w:type="dxa"/>
          </w:tcPr>
          <w:p w14:paraId="39890F05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067" w:type="dxa"/>
          </w:tcPr>
          <w:p w14:paraId="5A1201A4" w14:textId="29836D36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B36425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Łokietka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7FD5CDB6" w14:textId="5D6F452A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4148730D" w14:textId="10BD4383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C364D72" w14:textId="47D3B79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841B6DA" w14:textId="203785E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0705A0E" w14:textId="0D19E663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1C10AD3A" w14:textId="35A81F2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0DBA7B73" w14:textId="77777777" w:rsidTr="00B70DB6">
        <w:tc>
          <w:tcPr>
            <w:tcW w:w="480" w:type="dxa"/>
          </w:tcPr>
          <w:p w14:paraId="0D617513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067" w:type="dxa"/>
          </w:tcPr>
          <w:p w14:paraId="6ED50E5A" w14:textId="6514F092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Sikorskiego 10</w:t>
            </w:r>
          </w:p>
        </w:tc>
        <w:tc>
          <w:tcPr>
            <w:tcW w:w="1134" w:type="dxa"/>
          </w:tcPr>
          <w:p w14:paraId="7E94723A" w14:textId="20C0FC56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2D34F141" w14:textId="269D3DB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2C72703" w14:textId="79548FF5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1FEF0BB1" w14:textId="3C238FF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3BDBD1D" w14:textId="24C76BA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4" w:type="dxa"/>
          </w:tcPr>
          <w:p w14:paraId="30A03914" w14:textId="1178B990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3758F26C" w14:textId="77777777" w:rsidTr="00B70DB6">
        <w:tc>
          <w:tcPr>
            <w:tcW w:w="480" w:type="dxa"/>
          </w:tcPr>
          <w:p w14:paraId="461EB3AF" w14:textId="77777777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067" w:type="dxa"/>
          </w:tcPr>
          <w:p w14:paraId="22E0104D" w14:textId="790302AA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976F4F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Sikorskiego 1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08DE17A4" w14:textId="6B36D22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14:paraId="2D8C46B9" w14:textId="312A4445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F90F20D" w14:textId="3D89D3D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B3DB4DC" w14:textId="6B900770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32F3BBB" w14:textId="5FF485F9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14:paraId="1950444D" w14:textId="42C497D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1AC6183F" w14:textId="77777777" w:rsidTr="00B70DB6">
        <w:tc>
          <w:tcPr>
            <w:tcW w:w="480" w:type="dxa"/>
          </w:tcPr>
          <w:p w14:paraId="6A58F8C4" w14:textId="3CE1701C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067" w:type="dxa"/>
          </w:tcPr>
          <w:p w14:paraId="724C67BE" w14:textId="67124075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976F4F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Sikorskiego 1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7834DD7B" w14:textId="69A00FE3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097DB169" w14:textId="3C8E6157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BDDBD01" w14:textId="3D391355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1F21A275" w14:textId="51A77DB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E31EE8F" w14:textId="7E6F1A57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</w:tcPr>
          <w:p w14:paraId="68623632" w14:textId="07527033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26D14B4C" w14:textId="77777777" w:rsidTr="00B70DB6">
        <w:tc>
          <w:tcPr>
            <w:tcW w:w="480" w:type="dxa"/>
          </w:tcPr>
          <w:p w14:paraId="6690A190" w14:textId="4410D843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67" w:type="dxa"/>
          </w:tcPr>
          <w:p w14:paraId="5592EF46" w14:textId="5056A69A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976F4F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Sikorskiego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</w:tcPr>
          <w:p w14:paraId="00F221BB" w14:textId="20CE785A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</w:tcPr>
          <w:p w14:paraId="78DD4DA0" w14:textId="1079510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14:paraId="60C4375C" w14:textId="1925514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404B97B" w14:textId="47AC75BC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FEAAD60" w14:textId="768A4A1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</w:tcPr>
          <w:p w14:paraId="244C8684" w14:textId="6CE31884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24</w:t>
            </w:r>
          </w:p>
        </w:tc>
      </w:tr>
      <w:tr w:rsidR="00D15989" w14:paraId="149CA886" w14:textId="77777777" w:rsidTr="00B70DB6">
        <w:tc>
          <w:tcPr>
            <w:tcW w:w="480" w:type="dxa"/>
          </w:tcPr>
          <w:p w14:paraId="71D99D0A" w14:textId="623013E6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067" w:type="dxa"/>
          </w:tcPr>
          <w:p w14:paraId="446A87C9" w14:textId="4C5ADF3B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976F4F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Sikorskiego 1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</w:tcPr>
          <w:p w14:paraId="45E80D4D" w14:textId="5F3060C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BD4D694" w14:textId="5DFCE664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B82D544" w14:textId="4A1F641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7253104C" w14:textId="314FB76C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33D7BAA" w14:textId="5A3C87BE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7A51ED4" w14:textId="5F30783C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525DD2C4" w14:textId="77777777" w:rsidTr="00B70DB6">
        <w:tc>
          <w:tcPr>
            <w:tcW w:w="480" w:type="dxa"/>
          </w:tcPr>
          <w:p w14:paraId="07D07E10" w14:textId="43D90F35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67" w:type="dxa"/>
          </w:tcPr>
          <w:p w14:paraId="6480F012" w14:textId="3FD9AC7F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Strzelecka 18</w:t>
            </w:r>
          </w:p>
        </w:tc>
        <w:tc>
          <w:tcPr>
            <w:tcW w:w="1134" w:type="dxa"/>
          </w:tcPr>
          <w:p w14:paraId="4186CE96" w14:textId="41CF01E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4" w:type="dxa"/>
          </w:tcPr>
          <w:p w14:paraId="5F01C87D" w14:textId="3D89004A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8EE1111" w14:textId="4BDCFD0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BB0277B" w14:textId="77E325A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73815A6" w14:textId="1EECD88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4" w:type="dxa"/>
          </w:tcPr>
          <w:p w14:paraId="5FE79577" w14:textId="7F3C1D1E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0083712D" w14:textId="77777777" w:rsidTr="00B70DB6">
        <w:tc>
          <w:tcPr>
            <w:tcW w:w="480" w:type="dxa"/>
          </w:tcPr>
          <w:p w14:paraId="339C4FC5" w14:textId="4045591D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067" w:type="dxa"/>
          </w:tcPr>
          <w:p w14:paraId="0EACF57D" w14:textId="36E0B901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Strzelecka 19</w:t>
            </w:r>
          </w:p>
        </w:tc>
        <w:tc>
          <w:tcPr>
            <w:tcW w:w="1134" w:type="dxa"/>
          </w:tcPr>
          <w:p w14:paraId="1C526360" w14:textId="4035F2D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49E34D95" w14:textId="70B143EB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C89DA67" w14:textId="5B878235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FBB1EBD" w14:textId="789B248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341FA32" w14:textId="72D6851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6896E95D" w14:textId="2ABBFEF3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756456FA" w14:textId="77777777" w:rsidTr="00B70DB6">
        <w:tc>
          <w:tcPr>
            <w:tcW w:w="480" w:type="dxa"/>
          </w:tcPr>
          <w:p w14:paraId="4D084A38" w14:textId="0BF45650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067" w:type="dxa"/>
          </w:tcPr>
          <w:p w14:paraId="52142F3E" w14:textId="6A909028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30-go Stycznia 11</w:t>
            </w:r>
          </w:p>
        </w:tc>
        <w:tc>
          <w:tcPr>
            <w:tcW w:w="1134" w:type="dxa"/>
          </w:tcPr>
          <w:p w14:paraId="6B6542C0" w14:textId="09306A0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74D576D3" w14:textId="216129ED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2A982DB4" w14:textId="27921B3A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26BEA8CD" w14:textId="2B2B4767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E22D997" w14:textId="7825FED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7B5E8D6C" w14:textId="64ADA311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8</w:t>
            </w:r>
          </w:p>
        </w:tc>
      </w:tr>
      <w:tr w:rsidR="00D15989" w14:paraId="4EB0771A" w14:textId="77777777" w:rsidTr="00B70DB6">
        <w:tc>
          <w:tcPr>
            <w:tcW w:w="480" w:type="dxa"/>
          </w:tcPr>
          <w:p w14:paraId="4B36B460" w14:textId="0CF3BCCB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067" w:type="dxa"/>
          </w:tcPr>
          <w:p w14:paraId="0CB2AEBB" w14:textId="6562BAEE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A22B0D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30-go Stycznia 1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3DE5E5F8" w14:textId="153B9FB2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14:paraId="76A019F6" w14:textId="2B6A23BE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CBF45B2" w14:textId="21E9ECB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7B4311D" w14:textId="262B0744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6DD6425" w14:textId="51A5360A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14:paraId="16CCED18" w14:textId="4A170496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030EED9C" w14:textId="77777777" w:rsidTr="00B70DB6">
        <w:tc>
          <w:tcPr>
            <w:tcW w:w="480" w:type="dxa"/>
          </w:tcPr>
          <w:p w14:paraId="009F060D" w14:textId="404DC959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067" w:type="dxa"/>
          </w:tcPr>
          <w:p w14:paraId="6FB7D16C" w14:textId="481AFBC5" w:rsidR="00D15989" w:rsidRDefault="00D15989" w:rsidP="006277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 w:rsidRPr="00A22B0D"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 xml:space="preserve">30-go Stycznia </w:t>
            </w: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</w:tcPr>
          <w:p w14:paraId="79EA1EFB" w14:textId="7017B7F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5FA9C332" w14:textId="58FA92BE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39D43DA8" w14:textId="1FDC6C73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5B38D94" w14:textId="6639410E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5E99CEC2" w14:textId="322FDE18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14:paraId="744B2D1F" w14:textId="716806DF" w:rsidR="00D15989" w:rsidRDefault="00634C09" w:rsidP="00634C09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6</w:t>
            </w:r>
          </w:p>
        </w:tc>
      </w:tr>
      <w:tr w:rsidR="00D15989" w14:paraId="5F9BF593" w14:textId="77777777" w:rsidTr="00B70DB6">
        <w:tc>
          <w:tcPr>
            <w:tcW w:w="480" w:type="dxa"/>
          </w:tcPr>
          <w:p w14:paraId="0A3DB362" w14:textId="35D8C58F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2067" w:type="dxa"/>
          </w:tcPr>
          <w:p w14:paraId="7C176893" w14:textId="6A27AC8A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Wodna 8</w:t>
            </w:r>
          </w:p>
        </w:tc>
        <w:tc>
          <w:tcPr>
            <w:tcW w:w="1134" w:type="dxa"/>
          </w:tcPr>
          <w:p w14:paraId="2913D587" w14:textId="3EDC9624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684E622A" w14:textId="2F78CA1B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7365F34" w14:textId="47EE3E48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78F354E9" w14:textId="19D82D25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9C11D40" w14:textId="1F5D2880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14:paraId="2A0D69AE" w14:textId="53E76E19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1FC2C79E" w14:textId="77777777" w:rsidTr="00B70DB6">
        <w:tc>
          <w:tcPr>
            <w:tcW w:w="480" w:type="dxa"/>
          </w:tcPr>
          <w:p w14:paraId="5DFB7106" w14:textId="54F59249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067" w:type="dxa"/>
          </w:tcPr>
          <w:p w14:paraId="122BD411" w14:textId="40C1869B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Wodna 11</w:t>
            </w:r>
          </w:p>
        </w:tc>
        <w:tc>
          <w:tcPr>
            <w:tcW w:w="1134" w:type="dxa"/>
          </w:tcPr>
          <w:p w14:paraId="36733E55" w14:textId="70778660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3066EEB2" w14:textId="346B1427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021CA9F" w14:textId="0AF0D8A3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7E2B1885" w14:textId="54B3AF18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5F78B2A" w14:textId="0C51094F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565897C2" w14:textId="1BDECA28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3560B1B2" w14:textId="77777777" w:rsidTr="00B70DB6">
        <w:tc>
          <w:tcPr>
            <w:tcW w:w="480" w:type="dxa"/>
          </w:tcPr>
          <w:p w14:paraId="0D324FC7" w14:textId="6D261EA1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067" w:type="dxa"/>
          </w:tcPr>
          <w:p w14:paraId="5E2B39D1" w14:textId="6A75EF13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Wybickiego 6</w:t>
            </w:r>
          </w:p>
        </w:tc>
        <w:tc>
          <w:tcPr>
            <w:tcW w:w="1134" w:type="dxa"/>
          </w:tcPr>
          <w:p w14:paraId="3B55ED6E" w14:textId="4CFE2BAF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4BECB5D" w14:textId="4DDEB988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F88ADAF" w14:textId="748071E4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A825B04" w14:textId="7E9E2FB6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E4A6715" w14:textId="15994AF0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5EAA24A" w14:textId="34DC895E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557B7346" w14:textId="77777777" w:rsidTr="00B70DB6">
        <w:tc>
          <w:tcPr>
            <w:tcW w:w="480" w:type="dxa"/>
          </w:tcPr>
          <w:p w14:paraId="300A5098" w14:textId="339FC43D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067" w:type="dxa"/>
          </w:tcPr>
          <w:p w14:paraId="16C2B329" w14:textId="71F421B6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Wybickiego 7</w:t>
            </w:r>
          </w:p>
        </w:tc>
        <w:tc>
          <w:tcPr>
            <w:tcW w:w="1134" w:type="dxa"/>
          </w:tcPr>
          <w:p w14:paraId="465FDA80" w14:textId="0B8EAD20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5BEE8AEE" w14:textId="7B944D28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E46DCED" w14:textId="03610201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664E3996" w14:textId="3B968740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ECB546F" w14:textId="18CF8682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62042E92" w14:textId="6C67DE0C" w:rsidR="00D15989" w:rsidRDefault="00634C09" w:rsidP="005274D8">
            <w:pPr>
              <w:jc w:val="center"/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  <w:t>0</w:t>
            </w:r>
          </w:p>
        </w:tc>
      </w:tr>
      <w:tr w:rsidR="00D15989" w14:paraId="694A43E5" w14:textId="77777777" w:rsidTr="00B70DB6">
        <w:tc>
          <w:tcPr>
            <w:tcW w:w="480" w:type="dxa"/>
          </w:tcPr>
          <w:p w14:paraId="15AA7D21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</w:tcPr>
          <w:p w14:paraId="488F0DDD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13BDF0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BBE6CC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854397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6A742F" w14:textId="2F964FEF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3D87E9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9F7FA4D" w14:textId="597331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</w:tr>
      <w:tr w:rsidR="00D15989" w14:paraId="23F947F3" w14:textId="77777777" w:rsidTr="00B70DB6">
        <w:tc>
          <w:tcPr>
            <w:tcW w:w="480" w:type="dxa"/>
          </w:tcPr>
          <w:p w14:paraId="581866BF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</w:tcPr>
          <w:p w14:paraId="3B2A84C1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933B202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CC687A3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CFA766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40E504" w14:textId="777EC16F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979BBB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9ED90A" w14:textId="5A93BBC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</w:tr>
      <w:tr w:rsidR="00D15989" w14:paraId="5EE99BEB" w14:textId="77777777" w:rsidTr="00B70DB6">
        <w:tc>
          <w:tcPr>
            <w:tcW w:w="480" w:type="dxa"/>
          </w:tcPr>
          <w:p w14:paraId="75BD598E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</w:tcPr>
          <w:p w14:paraId="7C219E35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BF60C0" w14:textId="3F514D11" w:rsidR="00D15989" w:rsidRPr="00B70DB6" w:rsidRDefault="00B70DB6" w:rsidP="00B70DB6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B70DB6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134" w:type="dxa"/>
          </w:tcPr>
          <w:p w14:paraId="4740A046" w14:textId="678678FC" w:rsidR="00D15989" w:rsidRPr="00B70DB6" w:rsidRDefault="00B70DB6" w:rsidP="00B70DB6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B70DB6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134" w:type="dxa"/>
          </w:tcPr>
          <w:p w14:paraId="218347F3" w14:textId="1CC9E5A6" w:rsidR="00D15989" w:rsidRPr="00B70DB6" w:rsidRDefault="00B70DB6" w:rsidP="00B70DB6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B70DB6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</w:tcPr>
          <w:p w14:paraId="38EF6537" w14:textId="087BD1F9" w:rsidR="00D15989" w:rsidRPr="00B70DB6" w:rsidRDefault="00B70DB6" w:rsidP="00B70DB6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B70DB6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04F6C3D9" w14:textId="07A37732" w:rsidR="00D15989" w:rsidRPr="00B70DB6" w:rsidRDefault="00B70DB6" w:rsidP="00B70DB6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B70DB6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381</w:t>
            </w:r>
          </w:p>
        </w:tc>
        <w:tc>
          <w:tcPr>
            <w:tcW w:w="1134" w:type="dxa"/>
          </w:tcPr>
          <w:p w14:paraId="530AC30D" w14:textId="49F7DAF6" w:rsidR="00D15989" w:rsidRPr="00B70DB6" w:rsidRDefault="00B70DB6" w:rsidP="00B70DB6">
            <w:pPr>
              <w:jc w:val="center"/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</w:pPr>
            <w:r w:rsidRPr="00B70DB6">
              <w:rPr>
                <w:rFonts w:ascii="Poppins" w:eastAsia="TimesNewRoman" w:hAnsi="Poppins" w:cs="Poppins"/>
                <w:b/>
                <w:bCs/>
                <w:color w:val="000000"/>
                <w:sz w:val="18"/>
                <w:szCs w:val="18"/>
              </w:rPr>
              <w:t>107</w:t>
            </w:r>
          </w:p>
        </w:tc>
      </w:tr>
      <w:tr w:rsidR="00D15989" w14:paraId="0C63512A" w14:textId="77777777" w:rsidTr="00B70DB6">
        <w:tc>
          <w:tcPr>
            <w:tcW w:w="480" w:type="dxa"/>
          </w:tcPr>
          <w:p w14:paraId="7517516C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</w:tcPr>
          <w:p w14:paraId="1A9B8BF4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54E2E2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3A1C2E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5C684C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90F0BD" w14:textId="446BF9D6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58492F" w14:textId="77777777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704712" w14:textId="09C414A2" w:rsidR="00D15989" w:rsidRDefault="00D15989" w:rsidP="00E525DE">
            <w:pPr>
              <w:rPr>
                <w:rFonts w:ascii="Poppins" w:eastAsia="TimesNewRoman" w:hAnsi="Poppins" w:cs="Poppins"/>
                <w:color w:val="000000"/>
                <w:sz w:val="18"/>
                <w:szCs w:val="18"/>
              </w:rPr>
            </w:pPr>
          </w:p>
        </w:tc>
      </w:tr>
    </w:tbl>
    <w:p w14:paraId="63541293" w14:textId="77777777" w:rsidR="006277DE" w:rsidRPr="006710B3" w:rsidRDefault="006277DE" w:rsidP="006710B3"/>
    <w:sectPr w:rsidR="006277DE" w:rsidRPr="006710B3" w:rsidSect="00A02DA7"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476A6" w14:textId="77777777" w:rsidR="0040018C" w:rsidRDefault="0040018C">
      <w:pPr>
        <w:spacing w:after="0" w:line="240" w:lineRule="auto"/>
      </w:pPr>
      <w:r>
        <w:separator/>
      </w:r>
    </w:p>
  </w:endnote>
  <w:endnote w:type="continuationSeparator" w:id="0">
    <w:p w14:paraId="4A664124" w14:textId="77777777" w:rsidR="0040018C" w:rsidRDefault="00400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C75195B" w14:paraId="5A93A329" w14:textId="77777777" w:rsidTr="2C75195B">
      <w:trPr>
        <w:trHeight w:val="300"/>
      </w:trPr>
      <w:tc>
        <w:tcPr>
          <w:tcW w:w="3005" w:type="dxa"/>
        </w:tcPr>
        <w:p w14:paraId="49942BD2" w14:textId="77777777" w:rsidR="2C75195B" w:rsidRDefault="2C75195B" w:rsidP="2C75195B">
          <w:pPr>
            <w:pStyle w:val="Nagwek"/>
            <w:ind w:left="-115"/>
          </w:pPr>
        </w:p>
      </w:tc>
      <w:tc>
        <w:tcPr>
          <w:tcW w:w="3005" w:type="dxa"/>
        </w:tcPr>
        <w:p w14:paraId="5461F7B9" w14:textId="77777777" w:rsidR="2C75195B" w:rsidRDefault="2C75195B" w:rsidP="2C75195B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A437F36" wp14:editId="1A741150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D694547" w14:textId="77777777" w:rsidR="2C75195B" w:rsidRDefault="2C75195B" w:rsidP="2C75195B">
          <w:pPr>
            <w:pStyle w:val="Nagwek"/>
            <w:ind w:right="-115"/>
            <w:jc w:val="right"/>
          </w:pPr>
        </w:p>
      </w:tc>
    </w:tr>
  </w:tbl>
  <w:p w14:paraId="6CE74B16" w14:textId="77777777" w:rsidR="2C75195B" w:rsidRDefault="2C75195B" w:rsidP="2C7519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246E74" w14:paraId="6573293F" w14:textId="77777777" w:rsidTr="00C1617E">
      <w:trPr>
        <w:trHeight w:val="300"/>
      </w:trPr>
      <w:tc>
        <w:tcPr>
          <w:tcW w:w="3005" w:type="dxa"/>
        </w:tcPr>
        <w:p w14:paraId="5BF2BFCF" w14:textId="77777777" w:rsidR="00246E74" w:rsidRDefault="00246E74" w:rsidP="00246E74">
          <w:pPr>
            <w:pStyle w:val="Nagwek"/>
            <w:ind w:left="-115"/>
          </w:pPr>
        </w:p>
      </w:tc>
      <w:tc>
        <w:tcPr>
          <w:tcW w:w="3005" w:type="dxa"/>
        </w:tcPr>
        <w:p w14:paraId="0AB55380" w14:textId="77777777" w:rsidR="00246E74" w:rsidRDefault="00246E74" w:rsidP="00246E74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5856E171" wp14:editId="18139F98">
                <wp:extent cx="952500" cy="190500"/>
                <wp:effectExtent l="0" t="0" r="0" b="0"/>
                <wp:docPr id="331626640" name="Obraz 3316266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9510D2B" w14:textId="77777777" w:rsidR="00246E74" w:rsidRDefault="00246E74" w:rsidP="00246E74">
          <w:pPr>
            <w:pStyle w:val="Nagwek"/>
            <w:ind w:right="-115"/>
            <w:jc w:val="right"/>
          </w:pPr>
        </w:p>
      </w:tc>
    </w:tr>
  </w:tbl>
  <w:p w14:paraId="0E02550B" w14:textId="77777777" w:rsidR="00246E74" w:rsidRDefault="0024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2AEC6" w14:textId="77777777" w:rsidR="0040018C" w:rsidRDefault="0040018C">
      <w:pPr>
        <w:spacing w:after="0" w:line="240" w:lineRule="auto"/>
      </w:pPr>
      <w:r>
        <w:separator/>
      </w:r>
    </w:p>
  </w:footnote>
  <w:footnote w:type="continuationSeparator" w:id="0">
    <w:p w14:paraId="7C7C675A" w14:textId="77777777" w:rsidR="0040018C" w:rsidRDefault="00400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6C66" w14:textId="77777777" w:rsidR="00246E74" w:rsidRDefault="00246E74">
    <w:pPr>
      <w:pStyle w:val="Nagwek"/>
    </w:pPr>
    <w:r>
      <w:rPr>
        <w:noProof/>
      </w:rPr>
      <w:drawing>
        <wp:inline distT="0" distB="0" distL="0" distR="0" wp14:anchorId="71C8E39B" wp14:editId="42D09E54">
          <wp:extent cx="5724524" cy="1219200"/>
          <wp:effectExtent l="0" t="0" r="0" b="0"/>
          <wp:docPr id="1018778720" name="Obraz 10187787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9851EE" w14:textId="77777777" w:rsidR="00A02DA7" w:rsidRDefault="00A02D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2876"/>
    <w:multiLevelType w:val="hybridMultilevel"/>
    <w:tmpl w:val="242886EE"/>
    <w:lvl w:ilvl="0" w:tplc="86D07A4C">
      <w:start w:val="1"/>
      <w:numFmt w:val="lowerLetter"/>
      <w:lvlText w:val="%1)"/>
      <w:lvlJc w:val="left"/>
      <w:pPr>
        <w:ind w:left="0" w:firstLine="0"/>
      </w:pPr>
      <w:rPr>
        <w:i w:val="0"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11CD2"/>
    <w:multiLevelType w:val="hybridMultilevel"/>
    <w:tmpl w:val="98268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A442E"/>
    <w:multiLevelType w:val="hybridMultilevel"/>
    <w:tmpl w:val="AE768DC6"/>
    <w:lvl w:ilvl="0" w:tplc="9FF86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C607086"/>
    <w:multiLevelType w:val="singleLevel"/>
    <w:tmpl w:val="4B3EF226"/>
    <w:lvl w:ilvl="0">
      <w:start w:val="1"/>
      <w:numFmt w:val="lowerLetter"/>
      <w:lvlText w:val="%1)"/>
      <w:legacy w:legacy="1" w:legacySpace="0" w:legacyIndent="34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755261E"/>
    <w:multiLevelType w:val="hybridMultilevel"/>
    <w:tmpl w:val="DFA2052E"/>
    <w:lvl w:ilvl="0" w:tplc="FEFEE07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57262"/>
    <w:multiLevelType w:val="hybridMultilevel"/>
    <w:tmpl w:val="E222E4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EB952A3"/>
    <w:multiLevelType w:val="hybridMultilevel"/>
    <w:tmpl w:val="E8F21AE2"/>
    <w:lvl w:ilvl="0" w:tplc="9FF86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7060077">
    <w:abstractNumId w:val="3"/>
    <w:lvlOverride w:ilvl="0">
      <w:startOverride w:val="1"/>
    </w:lvlOverride>
  </w:num>
  <w:num w:numId="2" w16cid:durableId="1954630636">
    <w:abstractNumId w:val="5"/>
  </w:num>
  <w:num w:numId="3" w16cid:durableId="901477005">
    <w:abstractNumId w:val="4"/>
  </w:num>
  <w:num w:numId="4" w16cid:durableId="1356351316">
    <w:abstractNumId w:val="1"/>
  </w:num>
  <w:num w:numId="5" w16cid:durableId="1274362280">
    <w:abstractNumId w:val="2"/>
  </w:num>
  <w:num w:numId="6" w16cid:durableId="1321079708">
    <w:abstractNumId w:val="6"/>
  </w:num>
  <w:num w:numId="7" w16cid:durableId="13039275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9A"/>
    <w:rsid w:val="000154D6"/>
    <w:rsid w:val="00030255"/>
    <w:rsid w:val="00071F29"/>
    <w:rsid w:val="000F7024"/>
    <w:rsid w:val="0012293C"/>
    <w:rsid w:val="00147843"/>
    <w:rsid w:val="00246E74"/>
    <w:rsid w:val="00274B98"/>
    <w:rsid w:val="002E02D6"/>
    <w:rsid w:val="002E4FD3"/>
    <w:rsid w:val="00367267"/>
    <w:rsid w:val="0040018C"/>
    <w:rsid w:val="00436E4C"/>
    <w:rsid w:val="004A634D"/>
    <w:rsid w:val="005274D8"/>
    <w:rsid w:val="006277DE"/>
    <w:rsid w:val="00634C09"/>
    <w:rsid w:val="00656928"/>
    <w:rsid w:val="006710B3"/>
    <w:rsid w:val="008573C4"/>
    <w:rsid w:val="00884AAD"/>
    <w:rsid w:val="008A6344"/>
    <w:rsid w:val="00952D82"/>
    <w:rsid w:val="009A0697"/>
    <w:rsid w:val="009E281D"/>
    <w:rsid w:val="00A02DA7"/>
    <w:rsid w:val="00A60AAB"/>
    <w:rsid w:val="00B70DB6"/>
    <w:rsid w:val="00BC5D57"/>
    <w:rsid w:val="00C7369A"/>
    <w:rsid w:val="00C92776"/>
    <w:rsid w:val="00D041DF"/>
    <w:rsid w:val="00D15989"/>
    <w:rsid w:val="00D606A9"/>
    <w:rsid w:val="00E02794"/>
    <w:rsid w:val="00E62D9F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3900B5E"/>
    <w:rsid w:val="3CD98D0C"/>
    <w:rsid w:val="448FAB29"/>
    <w:rsid w:val="4C7FA09A"/>
    <w:rsid w:val="591B28E2"/>
    <w:rsid w:val="5A0166B4"/>
    <w:rsid w:val="622E09FF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5E163"/>
  <w15:chartTrackingRefBased/>
  <w15:docId w15:val="{459C075D-DCD8-4580-B087-B8B75F0D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A6344"/>
    <w:pPr>
      <w:spacing w:line="278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roniarczyk\Documents\Niestandardowe%20szablony%20pakietu%20Office\papier%20adm3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5511D-4C80-4E42-A982-5AE80D1A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adm3 (nagłówek tylko na 1 str)</Template>
  <TotalTime>109</TotalTime>
  <Pages>2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Broniarczyk</dc:creator>
  <cp:keywords/>
  <dc:description/>
  <cp:lastModifiedBy>Agnieszka Plikus</cp:lastModifiedBy>
  <cp:revision>6</cp:revision>
  <cp:lastPrinted>2026-03-03T12:06:00Z</cp:lastPrinted>
  <dcterms:created xsi:type="dcterms:W3CDTF">2025-01-30T15:25:00Z</dcterms:created>
  <dcterms:modified xsi:type="dcterms:W3CDTF">2026-03-03T12:25:00Z</dcterms:modified>
</cp:coreProperties>
</file>